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ECA8" w14:textId="597E46EF" w:rsidR="00BA00AB" w:rsidRDefault="00BA6A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CHIRCH</w:t>
      </w:r>
      <w:r>
        <w:rPr>
          <w:rFonts w:cs="Times New Roman"/>
          <w:szCs w:val="24"/>
        </w:rPr>
        <w:t xml:space="preserve">      (fl.1431)</w:t>
      </w:r>
    </w:p>
    <w:p w14:paraId="6E729173" w14:textId="776D3F81" w:rsidR="00BA6A25" w:rsidRDefault="00BA6A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Woollen weaver.</w:t>
      </w:r>
    </w:p>
    <w:p w14:paraId="2ECFC045" w14:textId="77777777" w:rsidR="00BA6A25" w:rsidRDefault="00BA6A25" w:rsidP="009139A6">
      <w:pPr>
        <w:pStyle w:val="NoSpacing"/>
        <w:rPr>
          <w:rFonts w:cs="Times New Roman"/>
          <w:szCs w:val="24"/>
        </w:rPr>
      </w:pPr>
    </w:p>
    <w:p w14:paraId="443DF59A" w14:textId="77777777" w:rsidR="00BA6A25" w:rsidRDefault="00BA6A25" w:rsidP="009139A6">
      <w:pPr>
        <w:pStyle w:val="NoSpacing"/>
        <w:rPr>
          <w:rFonts w:cs="Times New Roman"/>
          <w:szCs w:val="24"/>
        </w:rPr>
      </w:pPr>
    </w:p>
    <w:p w14:paraId="69DB2777" w14:textId="3B9D3514" w:rsidR="00BA6A25" w:rsidRDefault="00BA6A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Nov.1431</w:t>
      </w:r>
      <w:r>
        <w:rPr>
          <w:rFonts w:cs="Times New Roman"/>
          <w:szCs w:val="24"/>
        </w:rPr>
        <w:tab/>
        <w:t>He and John Cok(q.v.) were sworn Masters of the Woollen Weavers.</w:t>
      </w:r>
    </w:p>
    <w:p w14:paraId="5E95B4DB" w14:textId="0720E927" w:rsidR="00BA6A25" w:rsidRDefault="00BA6A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K” folio 108b)</w:t>
      </w:r>
    </w:p>
    <w:p w14:paraId="6EB60C39" w14:textId="77777777" w:rsidR="00BA6A25" w:rsidRDefault="00BA6A25" w:rsidP="009139A6">
      <w:pPr>
        <w:pStyle w:val="NoSpacing"/>
        <w:rPr>
          <w:rFonts w:cs="Times New Roman"/>
          <w:szCs w:val="24"/>
        </w:rPr>
      </w:pPr>
    </w:p>
    <w:p w14:paraId="67B85EF3" w14:textId="77777777" w:rsidR="00BA6A25" w:rsidRDefault="00BA6A25" w:rsidP="009139A6">
      <w:pPr>
        <w:pStyle w:val="NoSpacing"/>
        <w:rPr>
          <w:rFonts w:cs="Times New Roman"/>
          <w:szCs w:val="24"/>
        </w:rPr>
      </w:pPr>
    </w:p>
    <w:p w14:paraId="7F4A439F" w14:textId="1C7DA9E8" w:rsidR="00BA6A25" w:rsidRPr="00BA6A25" w:rsidRDefault="00BA6A2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sectPr w:rsidR="00BA6A25" w:rsidRPr="00BA6A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C6348" w14:textId="77777777" w:rsidR="00BA6A25" w:rsidRDefault="00BA6A25" w:rsidP="009139A6">
      <w:r>
        <w:separator/>
      </w:r>
    </w:p>
  </w:endnote>
  <w:endnote w:type="continuationSeparator" w:id="0">
    <w:p w14:paraId="49EA08CB" w14:textId="77777777" w:rsidR="00BA6A25" w:rsidRDefault="00BA6A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2ED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1F5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D9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DA07A" w14:textId="77777777" w:rsidR="00BA6A25" w:rsidRDefault="00BA6A25" w:rsidP="009139A6">
      <w:r>
        <w:separator/>
      </w:r>
    </w:p>
  </w:footnote>
  <w:footnote w:type="continuationSeparator" w:id="0">
    <w:p w14:paraId="0252553A" w14:textId="77777777" w:rsidR="00BA6A25" w:rsidRDefault="00BA6A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E63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871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DA3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A2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6A2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FFC1D"/>
  <w15:chartTrackingRefBased/>
  <w15:docId w15:val="{EC32321D-135B-4ECC-84E6-32614227F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2023-07-05T21:20:00Z</dcterms:created>
  <dcterms:modified xsi:type="dcterms:W3CDTF">2023-07-05T21:23:00Z</dcterms:modified>
</cp:coreProperties>
</file>